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3A329D" w14:textId="77777777" w:rsidR="00DE0D21" w:rsidRDefault="00DE0D21" w:rsidP="00DE0D21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  <w:u w:val="single"/>
        </w:rPr>
        <w:t>Isabell BACHE</w:t>
      </w:r>
      <w:r>
        <w:rPr>
          <w:rStyle w:val="s1"/>
        </w:rPr>
        <w:t xml:space="preserve">       (fl.1505)</w:t>
      </w:r>
    </w:p>
    <w:p w14:paraId="1FB47406" w14:textId="77777777" w:rsidR="00DE0D21" w:rsidRDefault="00DE0D21" w:rsidP="00DE0D21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of Honing, Norfolk.</w:t>
      </w:r>
    </w:p>
    <w:p w14:paraId="68D3CC7D" w14:textId="77777777" w:rsidR="00DE0D21" w:rsidRDefault="00DE0D21" w:rsidP="00DE0D21">
      <w:pPr>
        <w:pStyle w:val="NoSpacing"/>
        <w:tabs>
          <w:tab w:val="left" w:pos="720"/>
        </w:tabs>
        <w:rPr>
          <w:rStyle w:val="s1"/>
        </w:rPr>
      </w:pPr>
    </w:p>
    <w:p w14:paraId="2058CE19" w14:textId="77777777" w:rsidR="00DE0D21" w:rsidRDefault="00DE0D21" w:rsidP="00DE0D21">
      <w:pPr>
        <w:pStyle w:val="NoSpacing"/>
        <w:tabs>
          <w:tab w:val="left" w:pos="720"/>
        </w:tabs>
        <w:rPr>
          <w:rStyle w:val="s1"/>
        </w:rPr>
      </w:pPr>
    </w:p>
    <w:p w14:paraId="09E76423" w14:textId="77777777" w:rsidR="00DE0D21" w:rsidRDefault="00DE0D21" w:rsidP="00DE0D21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= Richard.</w:t>
      </w:r>
    </w:p>
    <w:p w14:paraId="0CF93808" w14:textId="77777777" w:rsidR="00DE0D21" w:rsidRDefault="00DE0D21" w:rsidP="00DE0D21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Ryxe</w:t>
      </w:r>
      <w:proofErr w:type="spellEnd"/>
      <w:r>
        <w:rPr>
          <w:rStyle w:val="s1"/>
        </w:rPr>
        <w:t xml:space="preserve"> 298)</w:t>
      </w:r>
    </w:p>
    <w:p w14:paraId="4FE74FEA" w14:textId="77777777" w:rsidR="00DE0D21" w:rsidRDefault="00DE0D21" w:rsidP="00DE0D21">
      <w:pPr>
        <w:pStyle w:val="NoSpacing"/>
        <w:tabs>
          <w:tab w:val="left" w:pos="720"/>
        </w:tabs>
        <w:rPr>
          <w:rStyle w:val="s1"/>
        </w:rPr>
      </w:pPr>
    </w:p>
    <w:p w14:paraId="77F1A902" w14:textId="77777777" w:rsidR="00DE0D21" w:rsidRDefault="00DE0D21" w:rsidP="00DE0D21">
      <w:pPr>
        <w:pStyle w:val="NoSpacing"/>
        <w:tabs>
          <w:tab w:val="left" w:pos="720"/>
        </w:tabs>
        <w:rPr>
          <w:rStyle w:val="s1"/>
        </w:rPr>
      </w:pPr>
    </w:p>
    <w:p w14:paraId="0CEDAC3D" w14:textId="77777777" w:rsidR="00DE0D21" w:rsidRDefault="00DE0D21" w:rsidP="00DE0D21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  <w:t>1505 She made her Will.  (ibid.)</w:t>
      </w:r>
    </w:p>
    <w:p w14:paraId="14F5530A" w14:textId="77777777" w:rsidR="00DE0D21" w:rsidRDefault="00DE0D21" w:rsidP="00DE0D21">
      <w:pPr>
        <w:pStyle w:val="NoSpacing"/>
        <w:tabs>
          <w:tab w:val="left" w:pos="720"/>
        </w:tabs>
        <w:rPr>
          <w:rStyle w:val="s1"/>
        </w:rPr>
      </w:pPr>
    </w:p>
    <w:p w14:paraId="227F66EC" w14:textId="77777777" w:rsidR="00DE0D21" w:rsidRDefault="00DE0D21" w:rsidP="00DE0D21">
      <w:pPr>
        <w:pStyle w:val="NoSpacing"/>
        <w:tabs>
          <w:tab w:val="left" w:pos="720"/>
        </w:tabs>
        <w:rPr>
          <w:rStyle w:val="s1"/>
        </w:rPr>
      </w:pPr>
    </w:p>
    <w:p w14:paraId="0C9C3FBC" w14:textId="77777777" w:rsidR="00DE0D21" w:rsidRDefault="00DE0D21" w:rsidP="00DE0D21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10 December 2019</w:t>
      </w:r>
    </w:p>
    <w:p w14:paraId="63E0190B" w14:textId="77777777" w:rsidR="006B2F86" w:rsidRPr="00E71FC3" w:rsidRDefault="00DE0D2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A29329" w14:textId="77777777" w:rsidR="00DE0D21" w:rsidRDefault="00DE0D21" w:rsidP="00E71FC3">
      <w:pPr>
        <w:spacing w:after="0" w:line="240" w:lineRule="auto"/>
      </w:pPr>
      <w:r>
        <w:separator/>
      </w:r>
    </w:p>
  </w:endnote>
  <w:endnote w:type="continuationSeparator" w:id="0">
    <w:p w14:paraId="470D9E3F" w14:textId="77777777" w:rsidR="00DE0D21" w:rsidRDefault="00DE0D2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A60BF9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2DAAB7" w14:textId="77777777" w:rsidR="00DE0D21" w:rsidRDefault="00DE0D21" w:rsidP="00E71FC3">
      <w:pPr>
        <w:spacing w:after="0" w:line="240" w:lineRule="auto"/>
      </w:pPr>
      <w:r>
        <w:separator/>
      </w:r>
    </w:p>
  </w:footnote>
  <w:footnote w:type="continuationSeparator" w:id="0">
    <w:p w14:paraId="417B2EF9" w14:textId="77777777" w:rsidR="00DE0D21" w:rsidRDefault="00DE0D2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D21"/>
    <w:rsid w:val="001A7C09"/>
    <w:rsid w:val="00577BD5"/>
    <w:rsid w:val="006A1F77"/>
    <w:rsid w:val="00733BE7"/>
    <w:rsid w:val="00AB52E8"/>
    <w:rsid w:val="00B16D3F"/>
    <w:rsid w:val="00DE0D2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6E11ED"/>
  <w15:chartTrackingRefBased/>
  <w15:docId w15:val="{B278F924-7A73-4B35-9D2C-CE4F5FBF7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customStyle="1" w:styleId="s1">
    <w:name w:val="s1"/>
    <w:basedOn w:val="DefaultParagraphFont"/>
    <w:rsid w:val="00DE0D21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DE0D21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2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2019-12-11T21:13:00Z</dcterms:created>
  <dcterms:modified xsi:type="dcterms:W3CDTF">2019-12-11T21:15:00Z</dcterms:modified>
</cp:coreProperties>
</file>